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powierzenia przetwarzania danych.docx</dmsv2BaseFileName>
    <dmsv2BaseDisplayName xmlns="http://schemas.microsoft.com/sharepoint/v3">Załącznik nr 6 do SWZ - Wzór umowy powierzenia przetwarzania danych</dmsv2BaseDisplayName>
    <dmsv2SWPP2ObjectNumber xmlns="http://schemas.microsoft.com/sharepoint/v3">POST/DYS/OLD/GZ/00603/2026                        </dmsv2SWPP2ObjectNumber>
    <dmsv2SWPP2SumMD5 xmlns="http://schemas.microsoft.com/sharepoint/v3">c1e78f5d91b78921652ec7314c5e3ca1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24424834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PR4UJWENCY6Q-469649581-8559</_dlc_DocId>
    <_dlc_DocIdUrl xmlns="a19cb1c7-c5c7-46d4-85ae-d83685407bba">
      <Url>https://swpp2.dms.gkpge.pl/sites/42/_layouts/15/DocIdRedir.aspx?ID=PR4UJWENCY6Q-469649581-8559</Url>
      <Description>PR4UJWENCY6Q-469649581-8559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4204C495-DCB3-4852-871D-4D98D6499710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2E9B63B-1C87-4C2C-B723-B83C73F91153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8e5af118-7746-4524-97d8-86c03825b8e7</vt:lpwstr>
  </property>
</Properties>
</file>